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81B8879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BB537D">
        <w:rPr>
          <w:rFonts w:ascii="Verdana" w:eastAsia="Verdana" w:hAnsi="Verdana" w:cs="Times New Roman"/>
          <w:b/>
        </w:rPr>
        <w:t>12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7D9A349" w14:textId="77777777" w:rsidR="00BB537D" w:rsidRPr="002040C7" w:rsidRDefault="00BB537D" w:rsidP="00BB537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3359F945" w14:textId="77777777" w:rsidR="00BB537D" w:rsidRPr="002040C7" w:rsidRDefault="00BB537D" w:rsidP="00BB537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1DBC9473" w14:textId="77777777" w:rsidR="00BB537D" w:rsidRPr="002040C7" w:rsidRDefault="00BB537D" w:rsidP="00BB537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2651FB8D" w14:textId="6697C516" w:rsidR="00381365" w:rsidRPr="003C16EE" w:rsidRDefault="00BB537D" w:rsidP="00BB537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428892F2" w:rsidR="00381365" w:rsidRPr="00381365" w:rsidRDefault="00381365" w:rsidP="00BB537D">
      <w:pPr>
        <w:spacing w:after="120"/>
        <w:jc w:val="both"/>
        <w:rPr>
          <w:rFonts w:cstheme="minorHAnsi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73078F" w:rsidRPr="0073078F">
        <w:rPr>
          <w:rFonts w:cstheme="minorHAnsi"/>
          <w:lang w:eastAsia="pl-PL"/>
        </w:rPr>
        <w:t>POST/DYS/OW/GZ/00635/2026</w:t>
      </w:r>
      <w:r w:rsidR="0073078F">
        <w:rPr>
          <w:rFonts w:cstheme="minorHAnsi"/>
          <w:lang w:eastAsia="pl-PL"/>
        </w:rPr>
        <w:t xml:space="preserve"> </w:t>
      </w:r>
      <w:r w:rsidRPr="00381365">
        <w:rPr>
          <w:rFonts w:cstheme="minorHAnsi"/>
          <w:lang w:eastAsia="pl-PL"/>
        </w:rPr>
        <w:t xml:space="preserve">prowadzonym w trybie przetargu nieograniczonego pn. </w:t>
      </w:r>
      <w:r w:rsidR="0073078F" w:rsidRPr="0073078F">
        <w:rPr>
          <w:rFonts w:cstheme="minorHAnsi"/>
        </w:rPr>
        <w:t>Roboty budowlane w zakresie przyłączenia do sieci dystrybucyjnej budynku wielolokalowego ,w miejscowości Pomiechówek, nr dz. 1365/3 obręb 0001; gm. Pomiechówek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1B8621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7682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864B057" w14:textId="77777777" w:rsidR="0073078F" w:rsidRPr="0073078F" w:rsidRDefault="0073078F" w:rsidP="0073078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3078F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9CDBF71" w14:textId="77777777" w:rsidR="0073078F" w:rsidRPr="0073078F" w:rsidRDefault="0073078F" w:rsidP="0073078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3078F">
            <w:rPr>
              <w:rFonts w:asciiTheme="majorHAnsi" w:hAnsiTheme="majorHAnsi"/>
              <w:color w:val="000000" w:themeColor="text1"/>
              <w:sz w:val="14"/>
              <w:szCs w:val="18"/>
            </w:rPr>
            <w:t>Roboty budowlane w zakresie przyłączenia do sieci dystrybucyjnej budynku wielolokalowego ,w miejscowości Pomiechówek, nr dz. 1365/3 obręb 0001; gm. Pomiechówek</w:t>
          </w:r>
        </w:p>
        <w:p w14:paraId="5205B493" w14:textId="0536109F" w:rsidR="00347E8D" w:rsidRPr="006B2C28" w:rsidRDefault="0073078F" w:rsidP="0073078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3078F"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POST/DYS/OW/GZ/00635/2026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3B19092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730006884">
    <w:abstractNumId w:val="16"/>
  </w:num>
  <w:num w:numId="2" w16cid:durableId="1266814575">
    <w:abstractNumId w:val="7"/>
  </w:num>
  <w:num w:numId="3" w16cid:durableId="1863088775">
    <w:abstractNumId w:val="11"/>
  </w:num>
  <w:num w:numId="4" w16cid:durableId="768046234">
    <w:abstractNumId w:val="17"/>
  </w:num>
  <w:num w:numId="5" w16cid:durableId="534316381">
    <w:abstractNumId w:val="16"/>
  </w:num>
  <w:num w:numId="6" w16cid:durableId="2098211822">
    <w:abstractNumId w:val="16"/>
  </w:num>
  <w:num w:numId="7" w16cid:durableId="1184367370">
    <w:abstractNumId w:val="3"/>
  </w:num>
  <w:num w:numId="8" w16cid:durableId="827476288">
    <w:abstractNumId w:val="23"/>
  </w:num>
  <w:num w:numId="9" w16cid:durableId="2127194446">
    <w:abstractNumId w:val="15"/>
  </w:num>
  <w:num w:numId="10" w16cid:durableId="497812361">
    <w:abstractNumId w:val="4"/>
  </w:num>
  <w:num w:numId="11" w16cid:durableId="379475220">
    <w:abstractNumId w:val="12"/>
  </w:num>
  <w:num w:numId="12" w16cid:durableId="778253851">
    <w:abstractNumId w:val="10"/>
  </w:num>
  <w:num w:numId="13" w16cid:durableId="1347245115">
    <w:abstractNumId w:val="22"/>
  </w:num>
  <w:num w:numId="14" w16cid:durableId="966818708">
    <w:abstractNumId w:val="19"/>
  </w:num>
  <w:num w:numId="15" w16cid:durableId="1851866278">
    <w:abstractNumId w:val="14"/>
  </w:num>
  <w:num w:numId="16" w16cid:durableId="579602321">
    <w:abstractNumId w:val="8"/>
  </w:num>
  <w:num w:numId="17" w16cid:durableId="1585844422">
    <w:abstractNumId w:val="5"/>
  </w:num>
  <w:num w:numId="18" w16cid:durableId="5893149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88010197">
    <w:abstractNumId w:val="0"/>
  </w:num>
  <w:num w:numId="20" w16cid:durableId="780757332">
    <w:abstractNumId w:val="24"/>
  </w:num>
  <w:num w:numId="21" w16cid:durableId="2104253135">
    <w:abstractNumId w:val="1"/>
  </w:num>
  <w:num w:numId="22" w16cid:durableId="188686000">
    <w:abstractNumId w:val="13"/>
  </w:num>
  <w:num w:numId="23" w16cid:durableId="337583387">
    <w:abstractNumId w:val="9"/>
  </w:num>
  <w:num w:numId="24" w16cid:durableId="419722404">
    <w:abstractNumId w:val="18"/>
  </w:num>
  <w:num w:numId="25" w16cid:durableId="301155830">
    <w:abstractNumId w:val="21"/>
  </w:num>
  <w:num w:numId="26" w16cid:durableId="1822306576">
    <w:abstractNumId w:val="2"/>
  </w:num>
  <w:num w:numId="27" w16cid:durableId="1708138370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16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6FE7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A5579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078F"/>
    <w:rsid w:val="0073187A"/>
    <w:rsid w:val="007343BE"/>
    <w:rsid w:val="007343C5"/>
    <w:rsid w:val="00742321"/>
    <w:rsid w:val="00742807"/>
    <w:rsid w:val="00745FDA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537D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453F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ab6a7fc3-c441-41c3-bbfc-a960266391eb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48DEEC-4A4C-42AB-BF93-26B8BA300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4CE041-17D5-43D3-A271-58647DEA8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</TotalTime>
  <Pages>2</Pages>
  <Words>491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Matuszewski Paweł [PGE Dystr. O.Warszawa]</cp:lastModifiedBy>
  <cp:revision>4</cp:revision>
  <cp:lastPrinted>2024-07-15T11:21:00Z</cp:lastPrinted>
  <dcterms:created xsi:type="dcterms:W3CDTF">2026-03-02T11:58:00Z</dcterms:created>
  <dcterms:modified xsi:type="dcterms:W3CDTF">2026-03-04T07:39:00Z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2026-03-02T11:58:00Z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c3a307d7-06e0-4412-8ec7-7e0e80da2a37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</Properties>
</file>